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463FE541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C13A57">
        <w:rPr>
          <w:rFonts w:cs="Arial"/>
          <w:b/>
          <w:sz w:val="24"/>
          <w:szCs w:val="24"/>
        </w:rPr>
        <w:t>3</w:t>
      </w:r>
      <w:r>
        <w:rPr>
          <w:b/>
          <w:i/>
          <w:sz w:val="28"/>
        </w:rPr>
        <w:tab/>
      </w:r>
      <w:bookmarkStart w:id="1" w:name="_GoBack"/>
      <w:r w:rsidR="00F61633">
        <w:rPr>
          <w:b/>
          <w:i/>
          <w:sz w:val="28"/>
        </w:rPr>
        <w:t>R5-24</w:t>
      </w:r>
      <w:r w:rsidR="00E54AEE" w:rsidRPr="00E54AEE">
        <w:rPr>
          <w:b/>
          <w:i/>
          <w:sz w:val="28"/>
        </w:rPr>
        <w:t>2436</w:t>
      </w:r>
      <w:bookmarkEnd w:id="1"/>
    </w:p>
    <w:p w14:paraId="4BD5D325" w14:textId="4CA5DC55" w:rsidR="00E61721" w:rsidRPr="0022434D" w:rsidRDefault="00C13A57" w:rsidP="0022434D">
      <w:pPr>
        <w:pStyle w:val="CRCoverPage"/>
        <w:outlineLvl w:val="0"/>
        <w:rPr>
          <w:b/>
          <w:noProof/>
          <w:sz w:val="24"/>
        </w:rPr>
      </w:pPr>
      <w:r w:rsidRPr="00D80CB9">
        <w:rPr>
          <w:b/>
          <w:noProof/>
          <w:sz w:val="24"/>
        </w:rPr>
        <w:t>Fukuoka</w:t>
      </w:r>
      <w:r>
        <w:rPr>
          <w:b/>
          <w:noProof/>
          <w:sz w:val="24"/>
        </w:rPr>
        <w:t>, Japan, May 20th – May 24th,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52F3A458" w:rsidR="00E61721" w:rsidRDefault="00855FB7" w:rsidP="00845EAF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61633" w:rsidRPr="00F61633">
              <w:t>PC2 EN-DC FR1 3 bands and 4 bands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6F9F1298" w:rsidR="00E61721" w:rsidRDefault="00263FC9" w:rsidP="00C13A57">
            <w:pPr>
              <w:pStyle w:val="CRCoverPage"/>
              <w:spacing w:after="0"/>
              <w:ind w:left="100"/>
            </w:pPr>
            <w:r>
              <w:t>0</w:t>
            </w:r>
            <w:r w:rsidR="00E54AEE">
              <w:t>5-0</w:t>
            </w:r>
            <w:r>
              <w:t>5-2024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659FC63F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</w:t>
            </w:r>
            <w:r w:rsidR="00BD3D88">
              <w:t xml:space="preserve"> ENDC</w:t>
            </w:r>
            <w:r>
              <w:t xml:space="preserve">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332D2F41" w:rsidR="00E61721" w:rsidRDefault="00BD3D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045E5D4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37953A88" w:rsidR="00E61721" w:rsidRPr="00263FC9" w:rsidRDefault="00BD3D88" w:rsidP="00845EAF">
            <w:pPr>
              <w:pStyle w:val="CRCoverPage"/>
              <w:spacing w:after="0"/>
              <w:rPr>
                <w:sz w:val="16"/>
                <w:szCs w:val="16"/>
              </w:rPr>
            </w:pPr>
            <w:r w:rsidRPr="00BD3D88">
              <w:rPr>
                <w:sz w:val="16"/>
                <w:szCs w:val="16"/>
              </w:rPr>
              <w:t>DC_2A_n5A-n77A/DC_2A_n77A,DC_13A_n2A-n77A/DC_13A_n77A,DC_66A_n2A-n77A/DC_66A_n77A,DC_66A_n5A-n77A/DC_66A_n77A,DC_2A-13A_n77A/DC_2A_n77A,DC_2A-13A_n77A/DC_13A_n77A,DC_2A-66A_n77A/DC_66A_n77A,DC_2A-66A_n77A/DC_2A_n77A,DC_13A-66A_n77A/DC_13A_n77A,DC_13A-66A_n77A/DC_66A_n77A,DC_2A-13A-66A_n77A/DC_2A_n77A,DC_2A-13A-66A_n77A/DC_13A_n77A,DC_2A-13A-66A_n77A/DC_66A_n77A,DC_2A-66A_n5A-n77A/DC_2A_n77A,DC_2A-66A_n5A-n77A/DC_66A_n77A,DC_13A-66A_n2A-n77A/DC_13A_n77A,DC_13A-66A_n2A-n77A/DC_66A_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D2D0243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="00C13A5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6F86B" w14:textId="77777777" w:rsidR="00C24A34" w:rsidRDefault="00C24A34">
      <w:pPr>
        <w:spacing w:after="0"/>
      </w:pPr>
      <w:r>
        <w:separator/>
      </w:r>
    </w:p>
  </w:endnote>
  <w:endnote w:type="continuationSeparator" w:id="0">
    <w:p w14:paraId="196CADAC" w14:textId="77777777" w:rsidR="00C24A34" w:rsidRDefault="00C24A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D92C1" w14:textId="77777777" w:rsidR="00C24A34" w:rsidRDefault="00C24A34">
      <w:pPr>
        <w:spacing w:after="0"/>
      </w:pPr>
      <w:r>
        <w:separator/>
      </w:r>
    </w:p>
  </w:footnote>
  <w:footnote w:type="continuationSeparator" w:id="0">
    <w:p w14:paraId="6C258D09" w14:textId="77777777" w:rsidR="00C24A34" w:rsidRDefault="00C24A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201A"/>
    <w:rsid w:val="00177B9E"/>
    <w:rsid w:val="001873E5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6288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05101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45EAF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1A5B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4949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3B74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3D88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3A57"/>
    <w:rsid w:val="00C1570B"/>
    <w:rsid w:val="00C17BE3"/>
    <w:rsid w:val="00C24A34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16D4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54AEE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642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1633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B7B210-8A29-44F8-9C73-459A5DD7E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2024-05-07T02:49:00Z</dcterms:created>
  <dcterms:modified xsi:type="dcterms:W3CDTF">2024-05-07T02:49:00Z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